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Célia Damasceno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Célia Damasceno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937A55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26" w:rsidRDefault="00FE1826">
      <w:r>
        <w:separator/>
      </w:r>
    </w:p>
  </w:endnote>
  <w:endnote w:type="continuationSeparator" w:id="0">
    <w:p w:rsidR="00FE1826" w:rsidRDefault="00FE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26" w:rsidRDefault="00FE1826">
      <w:r>
        <w:separator/>
      </w:r>
    </w:p>
  </w:footnote>
  <w:footnote w:type="continuationSeparator" w:id="0">
    <w:p w:rsidR="00FE1826" w:rsidRDefault="00FE1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534DD9D3" wp14:editId="6CAA65C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600F028B" wp14:editId="3AE16F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757AB0C1" wp14:editId="7EDBD81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37A55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1826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2015-08-18T15:15:00Z</dcterms:created>
  <dcterms:modified xsi:type="dcterms:W3CDTF">2015-08-18T15:15:00Z</dcterms:modified>
</cp:coreProperties>
</file>